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47BD2" w14:textId="0A23C73C" w:rsidR="0079766D" w:rsidRDefault="0079766D" w:rsidP="0079766D">
      <w:pPr>
        <w:pStyle w:val="NoSpacing"/>
      </w:pPr>
      <w:r>
        <w:rPr>
          <w:u w:val="single"/>
        </w:rPr>
        <w:t>Anne CURWEN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b.ca.14</w:t>
      </w:r>
      <w:r>
        <w:t>52</w:t>
      </w:r>
      <w:r>
        <w:t>)</w:t>
      </w:r>
    </w:p>
    <w:p w14:paraId="310F1E34" w14:textId="77777777" w:rsidR="0079766D" w:rsidRDefault="0079766D" w:rsidP="0079766D">
      <w:pPr>
        <w:pStyle w:val="NoSpacing"/>
      </w:pPr>
    </w:p>
    <w:p w14:paraId="2C066E8F" w14:textId="77777777" w:rsidR="0079766D" w:rsidRDefault="0079766D" w:rsidP="0079766D">
      <w:pPr>
        <w:pStyle w:val="NoSpacing"/>
      </w:pPr>
    </w:p>
    <w:p w14:paraId="0DCC2A3C" w14:textId="77777777" w:rsidR="0079766D" w:rsidRDefault="0079766D" w:rsidP="0079766D">
      <w:pPr>
        <w:pStyle w:val="NoSpacing"/>
      </w:pPr>
      <w:r>
        <w:t>Son of Sir Thomas Curwen of Workington Hall(</w:t>
      </w:r>
      <w:proofErr w:type="gramStart"/>
      <w:r>
        <w:t>d.1470)(</w:t>
      </w:r>
      <w:proofErr w:type="gramEnd"/>
      <w:r>
        <w:t>q.v.).</w:t>
      </w:r>
    </w:p>
    <w:p w14:paraId="6C7D01CE" w14:textId="4E6FE746" w:rsidR="0079766D" w:rsidRDefault="0079766D" w:rsidP="0079766D">
      <w:pPr>
        <w:pStyle w:val="NoSpacing"/>
      </w:pPr>
      <w:r>
        <w:t>(</w:t>
      </w:r>
      <w:hyperlink r:id="rId6" w:history="1">
        <w:r w:rsidRPr="00C65B84">
          <w:rPr>
            <w:rStyle w:val="Hyperlink"/>
          </w:rPr>
          <w:t>https://www.geni.com/people/Ann-Curwen/6000000000352519122</w:t>
        </w:r>
      </w:hyperlink>
      <w:r>
        <w:t>)</w:t>
      </w:r>
    </w:p>
    <w:p w14:paraId="4208472B" w14:textId="0DF02F73" w:rsidR="0079766D" w:rsidRDefault="0079766D" w:rsidP="0079766D">
      <w:pPr>
        <w:pStyle w:val="NoSpacing"/>
      </w:pPr>
      <w:r>
        <w:t xml:space="preserve">= Thomas </w:t>
      </w:r>
      <w:proofErr w:type="spellStart"/>
      <w:r>
        <w:t>Blannerhasset</w:t>
      </w:r>
      <w:proofErr w:type="spellEnd"/>
      <w:r>
        <w:t>.   (ibid.)</w:t>
      </w:r>
      <w:bookmarkStart w:id="0" w:name="_GoBack"/>
      <w:bookmarkEnd w:id="0"/>
    </w:p>
    <w:p w14:paraId="02A5A217" w14:textId="77777777" w:rsidR="0079766D" w:rsidRDefault="0079766D" w:rsidP="0079766D">
      <w:pPr>
        <w:pStyle w:val="NoSpacing"/>
      </w:pPr>
    </w:p>
    <w:p w14:paraId="12BB3D04" w14:textId="77777777" w:rsidR="0079766D" w:rsidRDefault="0079766D" w:rsidP="0079766D">
      <w:pPr>
        <w:pStyle w:val="NoSpacing"/>
      </w:pPr>
    </w:p>
    <w:p w14:paraId="34207BA0" w14:textId="77777777" w:rsidR="0079766D" w:rsidRDefault="0079766D" w:rsidP="0079766D">
      <w:pPr>
        <w:pStyle w:val="NoSpacing"/>
      </w:pPr>
    </w:p>
    <w:p w14:paraId="5D33734D" w14:textId="77777777" w:rsidR="0079766D" w:rsidRPr="00B67253" w:rsidRDefault="0079766D" w:rsidP="0079766D">
      <w:pPr>
        <w:pStyle w:val="NoSpacing"/>
      </w:pPr>
      <w:r>
        <w:t>7 June 2018</w:t>
      </w:r>
    </w:p>
    <w:p w14:paraId="14FC5855" w14:textId="04DB742C" w:rsidR="006B2F86" w:rsidRPr="0079766D" w:rsidRDefault="0079766D" w:rsidP="00E71FC3">
      <w:pPr>
        <w:pStyle w:val="NoSpacing"/>
      </w:pPr>
    </w:p>
    <w:sectPr w:rsidR="006B2F86" w:rsidRPr="0079766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5D7C8" w14:textId="77777777" w:rsidR="0079766D" w:rsidRDefault="0079766D" w:rsidP="00E71FC3">
      <w:pPr>
        <w:spacing w:after="0" w:line="240" w:lineRule="auto"/>
      </w:pPr>
      <w:r>
        <w:separator/>
      </w:r>
    </w:p>
  </w:endnote>
  <w:endnote w:type="continuationSeparator" w:id="0">
    <w:p w14:paraId="1D88449A" w14:textId="77777777" w:rsidR="0079766D" w:rsidRDefault="007976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758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4964E" w14:textId="77777777" w:rsidR="0079766D" w:rsidRDefault="0079766D" w:rsidP="00E71FC3">
      <w:pPr>
        <w:spacing w:after="0" w:line="240" w:lineRule="auto"/>
      </w:pPr>
      <w:r>
        <w:separator/>
      </w:r>
    </w:p>
  </w:footnote>
  <w:footnote w:type="continuationSeparator" w:id="0">
    <w:p w14:paraId="1D292F6E" w14:textId="77777777" w:rsidR="0079766D" w:rsidRDefault="007976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66D"/>
    <w:rsid w:val="001A7C09"/>
    <w:rsid w:val="00577BD5"/>
    <w:rsid w:val="00656CBA"/>
    <w:rsid w:val="006A1F77"/>
    <w:rsid w:val="00733BE7"/>
    <w:rsid w:val="007976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00D6A"/>
  <w15:chartTrackingRefBased/>
  <w15:docId w15:val="{F76ABBDF-2BE3-4060-9783-25FAD83E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976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Ann-Curwen/600000000035251912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2018-06-07T09:59:00Z</dcterms:created>
  <dcterms:modified xsi:type="dcterms:W3CDTF">2018-06-07T10:02:00Z</dcterms:modified>
</cp:coreProperties>
</file>